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52E20F6C"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w:t>
      </w:r>
      <w:r w:rsidR="00250CFC">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82243" w:rsidRPr="00482243">
        <w:rPr>
          <w:rFonts w:ascii="Arial" w:hAnsi="Arial" w:cs="Arial"/>
          <w:b/>
          <w:sz w:val="24"/>
          <w:szCs w:val="24"/>
        </w:rPr>
        <w:t>RP-2</w:t>
      </w:r>
      <w:r w:rsidR="00B43707">
        <w:rPr>
          <w:rFonts w:ascii="Arial" w:hAnsi="Arial" w:cs="Arial"/>
          <w:b/>
          <w:sz w:val="24"/>
          <w:szCs w:val="24"/>
        </w:rPr>
        <w:t>2</w:t>
      </w:r>
      <w:r w:rsidR="00745D98">
        <w:rPr>
          <w:rFonts w:ascii="Arial" w:hAnsi="Arial" w:cs="Arial"/>
          <w:b/>
          <w:sz w:val="24"/>
          <w:szCs w:val="24"/>
        </w:rPr>
        <w:t>1273</w:t>
      </w:r>
      <w:bookmarkStart w:id="0" w:name="_GoBack"/>
      <w:bookmarkEnd w:id="0"/>
    </w:p>
    <w:p w14:paraId="425AD9BA" w14:textId="430884E5" w:rsidR="00F86A73" w:rsidRPr="004B566C" w:rsidRDefault="00D713C4" w:rsidP="004B566C">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22A32E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3707" w:rsidRPr="00B43707">
        <w:rPr>
          <w:rFonts w:ascii="Arial" w:hAnsi="Arial" w:cs="Arial"/>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5F9D771A" w:rsidR="00871653" w:rsidRPr="00441049" w:rsidRDefault="00250CF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5361F2B9" w:rsidR="0036248C" w:rsidRPr="008836AC" w:rsidRDefault="00B43707" w:rsidP="008836AC">
            <w:pPr>
              <w:tabs>
                <w:tab w:val="left" w:pos="567"/>
              </w:tabs>
              <w:spacing w:after="0"/>
              <w:rPr>
                <w:rFonts w:ascii="Arial" w:hAnsi="Arial" w:cs="Arial"/>
              </w:rPr>
            </w:pPr>
            <w:proofErr w:type="spellStart"/>
            <w:r w:rsidRPr="00B43707">
              <w:rPr>
                <w:rFonts w:ascii="Arial" w:hAnsi="Arial" w:cs="Arial"/>
                <w:lang w:eastAsia="ja-JP"/>
              </w:rPr>
              <w:t>NR_DualTxRx_MUSIM</w:t>
            </w:r>
            <w:proofErr w:type="spellEnd"/>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34CF1B1C" w:rsidR="0036248C" w:rsidRPr="006B32E2" w:rsidRDefault="00AB378C" w:rsidP="008836AC">
            <w:pPr>
              <w:tabs>
                <w:tab w:val="left" w:pos="567"/>
              </w:tabs>
              <w:spacing w:after="0"/>
              <w:rPr>
                <w:rFonts w:ascii="Arial" w:eastAsiaTheme="minorEastAsia" w:hAnsi="Arial" w:cs="Arial"/>
                <w:lang w:eastAsia="zh-CN"/>
              </w:rPr>
            </w:pPr>
            <w:r w:rsidRPr="00AB378C">
              <w:rPr>
                <w:rFonts w:ascii="Arial" w:hAnsi="Arial" w:cs="Arial"/>
                <w:lang w:eastAsia="ja-JP"/>
              </w:rPr>
              <w:t>941001</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0B99B119" w:rsidR="00B6300F" w:rsidRPr="008836AC" w:rsidRDefault="009C239D" w:rsidP="008836AC">
            <w:pPr>
              <w:tabs>
                <w:tab w:val="left" w:pos="567"/>
              </w:tabs>
              <w:spacing w:after="0"/>
              <w:rPr>
                <w:rFonts w:ascii="Arial" w:hAnsi="Arial" w:cs="Arial"/>
                <w:lang w:eastAsia="ja-JP"/>
              </w:rPr>
            </w:pPr>
            <w:r w:rsidRPr="009C239D">
              <w:rPr>
                <w:rFonts w:ascii="Arial" w:eastAsiaTheme="minorEastAsia" w:hAnsi="Arial" w:cs="Arial"/>
                <w:lang w:eastAsia="zh-CN"/>
              </w:rPr>
              <w:t>RP-220955</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44DE18A8"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B43707">
              <w:rPr>
                <w:rFonts w:ascii="Arial" w:hAnsi="Arial" w:cs="Arial"/>
                <w:lang w:eastAsia="ja-JP"/>
              </w:rPr>
              <w:t>12</w:t>
            </w:r>
            <w:r w:rsidR="00A12184" w:rsidRPr="00A12184">
              <w:rPr>
                <w:rFonts w:ascii="Arial" w:hAnsi="Arial" w:cs="Arial"/>
                <w:lang w:eastAsia="ja-JP"/>
              </w:rPr>
              <w:t>/</w:t>
            </w:r>
            <w:r w:rsidR="000636DD" w:rsidRPr="00A12184">
              <w:rPr>
                <w:rFonts w:ascii="Arial" w:hAnsi="Arial" w:cs="Arial"/>
                <w:lang w:eastAsia="ja-JP"/>
              </w:rPr>
              <w:t>202</w:t>
            </w:r>
            <w:r w:rsidR="00B43707">
              <w:rPr>
                <w:rFonts w:ascii="Arial" w:hAnsi="Arial" w:cs="Arial"/>
                <w:lang w:eastAsia="ja-JP"/>
              </w:rPr>
              <w:t>3</w:t>
            </w:r>
          </w:p>
        </w:tc>
        <w:tc>
          <w:tcPr>
            <w:tcW w:w="2268" w:type="dxa"/>
          </w:tcPr>
          <w:p w14:paraId="7F4CE162" w14:textId="77777777" w:rsidR="00250CFC"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p>
          <w:p w14:paraId="4D2B09BB" w14:textId="7CE05895" w:rsidR="00871653" w:rsidRPr="00A12184" w:rsidRDefault="00250CFC" w:rsidP="00207DC4">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31481CCA"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EB690F" w:rsidRPr="00EB690F">
              <w:rPr>
                <w:rFonts w:ascii="Arial" w:hAnsi="Arial" w:cs="Arial"/>
                <w:color w:val="00B050"/>
                <w:kern w:val="2"/>
                <w:sz w:val="21"/>
                <w:szCs w:val="22"/>
                <w:lang w:val="en-US" w:eastAsia="ja-JP"/>
              </w:rPr>
              <w:t>0</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1A692CA8" w14:textId="77777777" w:rsidR="00871653"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p w14:paraId="2909D029" w14:textId="4FE2F0F6" w:rsidR="00AB378C" w:rsidRPr="00AB378C" w:rsidRDefault="00AB378C" w:rsidP="008836AC">
            <w:pPr>
              <w:tabs>
                <w:tab w:val="left" w:pos="567"/>
              </w:tabs>
              <w:spacing w:after="0"/>
              <w:rPr>
                <w:rFonts w:ascii="Arial" w:eastAsia="Yu Mincho" w:hAnsi="Arial" w:cs="Arial"/>
                <w:lang w:eastAsia="ja-JP"/>
              </w:rPr>
            </w:pPr>
            <w:r w:rsidRPr="00EB690F">
              <w:rPr>
                <w:rFonts w:ascii="Arial" w:hAnsi="Arial" w:cs="Arial"/>
                <w:color w:val="00B050"/>
                <w:kern w:val="2"/>
                <w:sz w:val="21"/>
                <w:szCs w:val="22"/>
                <w:lang w:val="en-US" w:eastAsia="ja-JP"/>
              </w:rPr>
              <w:t>Overall: 0%</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45B33CAC" w:rsidR="00D22398" w:rsidRPr="003E6636" w:rsidRDefault="00D22398" w:rsidP="00C4666A">
            <w:pPr>
              <w:pStyle w:val="TAL"/>
              <w:jc w:val="center"/>
              <w:rPr>
                <w:rFonts w:eastAsiaTheme="minorEastAsia"/>
                <w:color w:val="FF0000"/>
                <w:lang w:eastAsia="zh-CN"/>
              </w:rPr>
            </w:pP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16FBAE" w14:textId="77777777" w:rsidR="007373B2" w:rsidRPr="003B7182" w:rsidRDefault="007373B2"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394D9CA8" w:rsidR="00701410" w:rsidRDefault="00701410" w:rsidP="00701410">
      <w:pPr>
        <w:pStyle w:val="4"/>
        <w:rPr>
          <w:lang w:eastAsia="ja-JP"/>
        </w:rPr>
      </w:pPr>
      <w:r>
        <w:rPr>
          <w:lang w:eastAsia="ja-JP"/>
        </w:rPr>
        <w:t>2.2.1</w:t>
      </w:r>
      <w:r>
        <w:rPr>
          <w:lang w:eastAsia="ja-JP"/>
        </w:rPr>
        <w:tab/>
        <w:t>Agreements</w:t>
      </w:r>
    </w:p>
    <w:p w14:paraId="717FB5B7" w14:textId="7D73B270" w:rsidR="00B43707" w:rsidRPr="00B43707" w:rsidRDefault="00B43707" w:rsidP="00B43707">
      <w:pPr>
        <w:rPr>
          <w:rFonts w:eastAsiaTheme="minorEastAsia"/>
          <w:lang w:eastAsia="zh-CN"/>
        </w:rPr>
      </w:pPr>
      <w:r>
        <w:rPr>
          <w:rFonts w:eastAsiaTheme="minorEastAsia" w:hint="eastAsia"/>
          <w:lang w:eastAsia="zh-CN"/>
        </w:rPr>
        <w:t>N</w:t>
      </w:r>
      <w:r>
        <w:rPr>
          <w:rFonts w:eastAsiaTheme="minorEastAsia"/>
          <w:lang w:eastAsia="zh-CN"/>
        </w:rPr>
        <w:t>o discussion</w:t>
      </w: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6D7C8EAC" w14:textId="13406BEE" w:rsidR="00B43707" w:rsidRDefault="00B43707" w:rsidP="00B43707">
      <w:pPr>
        <w:spacing w:after="0"/>
        <w:rPr>
          <w:bCs/>
        </w:rPr>
      </w:pPr>
    </w:p>
    <w:p w14:paraId="297957D6" w14:textId="76FB6514" w:rsidR="00B43707" w:rsidRDefault="00B43707" w:rsidP="00B43707">
      <w:pPr>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50CF0C60" w14:textId="77777777" w:rsidR="00EE655E" w:rsidRPr="00553159" w:rsidRDefault="00EE655E"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03B72452" w14:textId="09EF3840" w:rsidR="00A3583D" w:rsidRPr="009512ED" w:rsidRDefault="00A3583D" w:rsidP="00B43707">
      <w:pPr>
        <w:pStyle w:val="Reference"/>
        <w:widowControl/>
        <w:spacing w:before="100" w:beforeAutospacing="1" w:after="120"/>
        <w:jc w:val="left"/>
        <w:rPr>
          <w:rFonts w:cs="Arial"/>
          <w:b/>
          <w:sz w:val="20"/>
        </w:rPr>
      </w:pPr>
    </w:p>
    <w:p w14:paraId="6B3CF9B2" w14:textId="4F225008" w:rsidR="00701410" w:rsidRDefault="00701410" w:rsidP="007C1420">
      <w:pPr>
        <w:pStyle w:val="4"/>
        <w:numPr>
          <w:ilvl w:val="2"/>
          <w:numId w:val="26"/>
        </w:numPr>
        <w:rPr>
          <w:lang w:eastAsia="ja-JP"/>
        </w:rPr>
      </w:pPr>
      <w:r>
        <w:rPr>
          <w:lang w:eastAsia="ja-JP"/>
        </w:rPr>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1DA4F640" w14:textId="77777777" w:rsidR="00A3583D" w:rsidRPr="002515B1" w:rsidRDefault="00A3583D" w:rsidP="00A3583D">
      <w:pPr>
        <w:rPr>
          <w:rFonts w:eastAsiaTheme="minorEastAsia"/>
          <w:lang w:val="sv-SE" w:eastAsia="zh-CN"/>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13243E3B" w14:textId="740141EA" w:rsidR="00045CC5" w:rsidRPr="00045CC5" w:rsidRDefault="00790C2F" w:rsidP="00045CC5">
      <w:pPr>
        <w:rPr>
          <w:rFonts w:eastAsia="Yu Mincho"/>
          <w:lang w:eastAsia="ja-JP"/>
        </w:rPr>
      </w:pPr>
      <w:r w:rsidRPr="00336314">
        <w:rPr>
          <w:bCs/>
        </w:rPr>
        <w:t xml:space="preserve">Define RRM requirements </w:t>
      </w:r>
      <w:r w:rsidR="00250CFC">
        <w:rPr>
          <w:bCs/>
        </w:rPr>
        <w:t xml:space="preserve">and performance </w:t>
      </w:r>
      <w:r w:rsidRPr="00336314">
        <w:rPr>
          <w:bCs/>
        </w:rPr>
        <w:t>for Rel-17 MUSIM gaps</w:t>
      </w: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lastRenderedPageBreak/>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sectPr w:rsidR="004F218A" w:rsidRPr="00721CF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37949" w14:textId="77777777" w:rsidR="00C23204" w:rsidRDefault="00C23204">
      <w:r>
        <w:separator/>
      </w:r>
    </w:p>
  </w:endnote>
  <w:endnote w:type="continuationSeparator" w:id="0">
    <w:p w14:paraId="3D80913C" w14:textId="77777777" w:rsidR="00C23204" w:rsidRDefault="00C2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A3583D" w:rsidRDefault="00A3583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55A15" w14:textId="77777777" w:rsidR="00C23204" w:rsidRDefault="00C23204">
      <w:r>
        <w:separator/>
      </w:r>
    </w:p>
  </w:footnote>
  <w:footnote w:type="continuationSeparator" w:id="0">
    <w:p w14:paraId="3AE167DD" w14:textId="77777777" w:rsidR="00C23204" w:rsidRDefault="00C23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D7B"/>
    <w:multiLevelType w:val="hybridMultilevel"/>
    <w:tmpl w:val="1C4CE5FA"/>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F0730BC"/>
    <w:multiLevelType w:val="hybridMultilevel"/>
    <w:tmpl w:val="B74A0A14"/>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DC3890"/>
    <w:multiLevelType w:val="hybridMultilevel"/>
    <w:tmpl w:val="42AC3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CF6904"/>
    <w:multiLevelType w:val="multilevel"/>
    <w:tmpl w:val="0984592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A8103C3"/>
    <w:multiLevelType w:val="multilevel"/>
    <w:tmpl w:val="DFA44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DD5326"/>
    <w:multiLevelType w:val="hybridMultilevel"/>
    <w:tmpl w:val="4B649B70"/>
    <w:lvl w:ilvl="0" w:tplc="04090001">
      <w:start w:val="1"/>
      <w:numFmt w:val="bullet"/>
      <w:lvlText w:val=""/>
      <w:lvlJc w:val="left"/>
      <w:pPr>
        <w:ind w:left="360" w:hanging="360"/>
      </w:pPr>
      <w:rPr>
        <w:rFonts w:ascii="Symbol" w:hAnsi="Symbol" w:hint="default"/>
      </w:rPr>
    </w:lvl>
    <w:lvl w:ilvl="1" w:tplc="04090015">
      <w:start w:val="1"/>
      <w:numFmt w:val="upperLetter"/>
      <w:lvlText w:val="%2."/>
      <w:lvlJc w:val="left"/>
      <w:pPr>
        <w:ind w:left="1080" w:hanging="360"/>
      </w:pPr>
      <w:rPr>
        <w:rFonts w:hint="default"/>
      </w:rPr>
    </w:lvl>
    <w:lvl w:ilvl="2" w:tplc="04090015">
      <w:start w:val="1"/>
      <w:numFmt w:val="upp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40"/>
  </w:num>
  <w:num w:numId="4">
    <w:abstractNumId w:val="34"/>
  </w:num>
  <w:num w:numId="5">
    <w:abstractNumId w:val="18"/>
  </w:num>
  <w:num w:numId="6">
    <w:abstractNumId w:val="43"/>
  </w:num>
  <w:num w:numId="7">
    <w:abstractNumId w:val="7"/>
  </w:num>
  <w:num w:numId="8">
    <w:abstractNumId w:val="16"/>
  </w:num>
  <w:num w:numId="9">
    <w:abstractNumId w:val="32"/>
  </w:num>
  <w:num w:numId="10">
    <w:abstractNumId w:val="45"/>
  </w:num>
  <w:num w:numId="11">
    <w:abstractNumId w:val="33"/>
  </w:num>
  <w:num w:numId="12">
    <w:abstractNumId w:val="25"/>
  </w:num>
  <w:num w:numId="13">
    <w:abstractNumId w:val="39"/>
  </w:num>
  <w:num w:numId="14">
    <w:abstractNumId w:val="12"/>
  </w:num>
  <w:num w:numId="15">
    <w:abstractNumId w:val="23"/>
  </w:num>
  <w:num w:numId="16">
    <w:abstractNumId w:val="9"/>
  </w:num>
  <w:num w:numId="17">
    <w:abstractNumId w:val="21"/>
  </w:num>
  <w:num w:numId="18">
    <w:abstractNumId w:val="13"/>
  </w:num>
  <w:num w:numId="19">
    <w:abstractNumId w:val="37"/>
  </w:num>
  <w:num w:numId="20">
    <w:abstractNumId w:val="6"/>
  </w:num>
  <w:num w:numId="21">
    <w:abstractNumId w:val="20"/>
  </w:num>
  <w:num w:numId="22">
    <w:abstractNumId w:val="38"/>
  </w:num>
  <w:num w:numId="23">
    <w:abstractNumId w:val="28"/>
  </w:num>
  <w:num w:numId="24">
    <w:abstractNumId w:val="8"/>
  </w:num>
  <w:num w:numId="25">
    <w:abstractNumId w:val="27"/>
  </w:num>
  <w:num w:numId="26">
    <w:abstractNumId w:val="36"/>
  </w:num>
  <w:num w:numId="27">
    <w:abstractNumId w:val="17"/>
  </w:num>
  <w:num w:numId="28">
    <w:abstractNumId w:val="15"/>
  </w:num>
  <w:num w:numId="29">
    <w:abstractNumId w:val="38"/>
  </w:num>
  <w:num w:numId="30">
    <w:abstractNumId w:val="2"/>
  </w:num>
  <w:num w:numId="31">
    <w:abstractNumId w:val="30"/>
  </w:num>
  <w:num w:numId="32">
    <w:abstractNumId w:val="44"/>
  </w:num>
  <w:num w:numId="33">
    <w:abstractNumId w:val="11"/>
  </w:num>
  <w:num w:numId="34">
    <w:abstractNumId w:val="4"/>
  </w:num>
  <w:num w:numId="35">
    <w:abstractNumId w:val="22"/>
  </w:num>
  <w:num w:numId="36">
    <w:abstractNumId w:val="0"/>
  </w:num>
  <w:num w:numId="37">
    <w:abstractNumId w:val="1"/>
  </w:num>
  <w:num w:numId="38">
    <w:abstractNumId w:val="14"/>
  </w:num>
  <w:num w:numId="39">
    <w:abstractNumId w:val="31"/>
  </w:num>
  <w:num w:numId="40">
    <w:abstractNumId w:val="26"/>
  </w:num>
  <w:num w:numId="41">
    <w:abstractNumId w:val="10"/>
  </w:num>
  <w:num w:numId="42">
    <w:abstractNumId w:val="35"/>
  </w:num>
  <w:num w:numId="43">
    <w:abstractNumId w:val="42"/>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 w:numId="46">
    <w:abstractNumId w:val="24"/>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35E0"/>
    <w:rsid w:val="00006834"/>
    <w:rsid w:val="00007BD0"/>
    <w:rsid w:val="00010EFC"/>
    <w:rsid w:val="00011107"/>
    <w:rsid w:val="00011C3B"/>
    <w:rsid w:val="0002034C"/>
    <w:rsid w:val="000276C5"/>
    <w:rsid w:val="000277CB"/>
    <w:rsid w:val="00031592"/>
    <w:rsid w:val="00033E92"/>
    <w:rsid w:val="0003722A"/>
    <w:rsid w:val="0004364C"/>
    <w:rsid w:val="0004456C"/>
    <w:rsid w:val="00045CC5"/>
    <w:rsid w:val="0005259B"/>
    <w:rsid w:val="00053FEE"/>
    <w:rsid w:val="00060AE4"/>
    <w:rsid w:val="00063321"/>
    <w:rsid w:val="000636DD"/>
    <w:rsid w:val="000746A7"/>
    <w:rsid w:val="00075765"/>
    <w:rsid w:val="00081DF9"/>
    <w:rsid w:val="0008296C"/>
    <w:rsid w:val="00090669"/>
    <w:rsid w:val="000910BB"/>
    <w:rsid w:val="000926AF"/>
    <w:rsid w:val="000A1905"/>
    <w:rsid w:val="000A3ED2"/>
    <w:rsid w:val="000C00FA"/>
    <w:rsid w:val="000C026B"/>
    <w:rsid w:val="000C0887"/>
    <w:rsid w:val="000C3340"/>
    <w:rsid w:val="000C51AA"/>
    <w:rsid w:val="000D17BC"/>
    <w:rsid w:val="000D2186"/>
    <w:rsid w:val="000D57A5"/>
    <w:rsid w:val="000D62E5"/>
    <w:rsid w:val="000E23AC"/>
    <w:rsid w:val="000E3DC1"/>
    <w:rsid w:val="000E4F35"/>
    <w:rsid w:val="000F3A60"/>
    <w:rsid w:val="000F6C1C"/>
    <w:rsid w:val="000F73E4"/>
    <w:rsid w:val="001134D2"/>
    <w:rsid w:val="00116F4B"/>
    <w:rsid w:val="00120ED1"/>
    <w:rsid w:val="001229F4"/>
    <w:rsid w:val="00137471"/>
    <w:rsid w:val="00140FCF"/>
    <w:rsid w:val="00141EAB"/>
    <w:rsid w:val="00143339"/>
    <w:rsid w:val="00150FD3"/>
    <w:rsid w:val="00154823"/>
    <w:rsid w:val="00165C02"/>
    <w:rsid w:val="00175B83"/>
    <w:rsid w:val="00181104"/>
    <w:rsid w:val="00184428"/>
    <w:rsid w:val="00187B11"/>
    <w:rsid w:val="0019303E"/>
    <w:rsid w:val="00195D89"/>
    <w:rsid w:val="001A0299"/>
    <w:rsid w:val="001A248F"/>
    <w:rsid w:val="001A3B5F"/>
    <w:rsid w:val="001A3DC6"/>
    <w:rsid w:val="001A659D"/>
    <w:rsid w:val="001A6DFE"/>
    <w:rsid w:val="001B51AB"/>
    <w:rsid w:val="001B5CA8"/>
    <w:rsid w:val="001B6751"/>
    <w:rsid w:val="001B7ECF"/>
    <w:rsid w:val="001C3669"/>
    <w:rsid w:val="001C4490"/>
    <w:rsid w:val="001C7F93"/>
    <w:rsid w:val="001D2C1A"/>
    <w:rsid w:val="001D3BA2"/>
    <w:rsid w:val="001D44B7"/>
    <w:rsid w:val="001E0075"/>
    <w:rsid w:val="001F103B"/>
    <w:rsid w:val="001F1B1F"/>
    <w:rsid w:val="001F2A20"/>
    <w:rsid w:val="001F486F"/>
    <w:rsid w:val="001F6CD1"/>
    <w:rsid w:val="002021D9"/>
    <w:rsid w:val="00207DC4"/>
    <w:rsid w:val="00213CDF"/>
    <w:rsid w:val="0021491E"/>
    <w:rsid w:val="00217A4B"/>
    <w:rsid w:val="00223568"/>
    <w:rsid w:val="0022485E"/>
    <w:rsid w:val="00234848"/>
    <w:rsid w:val="00243A99"/>
    <w:rsid w:val="00250CFC"/>
    <w:rsid w:val="00251472"/>
    <w:rsid w:val="00254276"/>
    <w:rsid w:val="00271BC2"/>
    <w:rsid w:val="00272523"/>
    <w:rsid w:val="00292009"/>
    <w:rsid w:val="0029567C"/>
    <w:rsid w:val="002B61BE"/>
    <w:rsid w:val="002B788D"/>
    <w:rsid w:val="002C0B82"/>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503A"/>
    <w:rsid w:val="00325EE1"/>
    <w:rsid w:val="0033262D"/>
    <w:rsid w:val="00334433"/>
    <w:rsid w:val="003357C0"/>
    <w:rsid w:val="00336731"/>
    <w:rsid w:val="00342635"/>
    <w:rsid w:val="00344D60"/>
    <w:rsid w:val="00346477"/>
    <w:rsid w:val="00347CB0"/>
    <w:rsid w:val="0036248C"/>
    <w:rsid w:val="003666A8"/>
    <w:rsid w:val="00367401"/>
    <w:rsid w:val="003676BF"/>
    <w:rsid w:val="00375678"/>
    <w:rsid w:val="00376C29"/>
    <w:rsid w:val="00386EB6"/>
    <w:rsid w:val="0039390A"/>
    <w:rsid w:val="00394AB0"/>
    <w:rsid w:val="00396252"/>
    <w:rsid w:val="00396DA5"/>
    <w:rsid w:val="003A06E3"/>
    <w:rsid w:val="003A4B47"/>
    <w:rsid w:val="003A7EAD"/>
    <w:rsid w:val="003B24AF"/>
    <w:rsid w:val="003B7182"/>
    <w:rsid w:val="003C09B7"/>
    <w:rsid w:val="003D5036"/>
    <w:rsid w:val="003D764D"/>
    <w:rsid w:val="003E07ED"/>
    <w:rsid w:val="003E0F20"/>
    <w:rsid w:val="003E2145"/>
    <w:rsid w:val="003E3A1A"/>
    <w:rsid w:val="003E6636"/>
    <w:rsid w:val="003F1B9F"/>
    <w:rsid w:val="0040091C"/>
    <w:rsid w:val="00406D7A"/>
    <w:rsid w:val="004230CA"/>
    <w:rsid w:val="004258BA"/>
    <w:rsid w:val="0043235A"/>
    <w:rsid w:val="00434E1E"/>
    <w:rsid w:val="00441049"/>
    <w:rsid w:val="00443D81"/>
    <w:rsid w:val="00450214"/>
    <w:rsid w:val="004531C9"/>
    <w:rsid w:val="0045362F"/>
    <w:rsid w:val="00454F28"/>
    <w:rsid w:val="00455036"/>
    <w:rsid w:val="00457D91"/>
    <w:rsid w:val="00460C31"/>
    <w:rsid w:val="00464E5B"/>
    <w:rsid w:val="0047055A"/>
    <w:rsid w:val="00474450"/>
    <w:rsid w:val="004773CF"/>
    <w:rsid w:val="00482243"/>
    <w:rsid w:val="004873E6"/>
    <w:rsid w:val="00487ADD"/>
    <w:rsid w:val="00494F4D"/>
    <w:rsid w:val="004A24D6"/>
    <w:rsid w:val="004A53CD"/>
    <w:rsid w:val="004B15B8"/>
    <w:rsid w:val="004B566C"/>
    <w:rsid w:val="004B576B"/>
    <w:rsid w:val="004B7181"/>
    <w:rsid w:val="004B7B48"/>
    <w:rsid w:val="004C45AE"/>
    <w:rsid w:val="004C5D8E"/>
    <w:rsid w:val="004C6C77"/>
    <w:rsid w:val="004D4AB1"/>
    <w:rsid w:val="004E4F78"/>
    <w:rsid w:val="004F218A"/>
    <w:rsid w:val="004F2BFB"/>
    <w:rsid w:val="004F45A3"/>
    <w:rsid w:val="0050334E"/>
    <w:rsid w:val="00503E2C"/>
    <w:rsid w:val="00504AD3"/>
    <w:rsid w:val="00505387"/>
    <w:rsid w:val="00512B58"/>
    <w:rsid w:val="00512DF7"/>
    <w:rsid w:val="005131A2"/>
    <w:rsid w:val="005141E7"/>
    <w:rsid w:val="0051615E"/>
    <w:rsid w:val="0051757E"/>
    <w:rsid w:val="00517E63"/>
    <w:rsid w:val="005261F6"/>
    <w:rsid w:val="00526B0D"/>
    <w:rsid w:val="00531A89"/>
    <w:rsid w:val="00536C0C"/>
    <w:rsid w:val="00550D11"/>
    <w:rsid w:val="00553159"/>
    <w:rsid w:val="0055346F"/>
    <w:rsid w:val="005579FF"/>
    <w:rsid w:val="00566D6E"/>
    <w:rsid w:val="005708BA"/>
    <w:rsid w:val="005776DD"/>
    <w:rsid w:val="005802FD"/>
    <w:rsid w:val="00582117"/>
    <w:rsid w:val="00584168"/>
    <w:rsid w:val="0058478F"/>
    <w:rsid w:val="00593315"/>
    <w:rsid w:val="005972B1"/>
    <w:rsid w:val="005A0252"/>
    <w:rsid w:val="005A170D"/>
    <w:rsid w:val="005A25F7"/>
    <w:rsid w:val="005A451E"/>
    <w:rsid w:val="005A6C96"/>
    <w:rsid w:val="005D0418"/>
    <w:rsid w:val="005E1D58"/>
    <w:rsid w:val="005E3F9A"/>
    <w:rsid w:val="00604254"/>
    <w:rsid w:val="00610E37"/>
    <w:rsid w:val="00611DB4"/>
    <w:rsid w:val="00613EC0"/>
    <w:rsid w:val="006207ED"/>
    <w:rsid w:val="0062409F"/>
    <w:rsid w:val="00626BC9"/>
    <w:rsid w:val="00630F37"/>
    <w:rsid w:val="006315D7"/>
    <w:rsid w:val="006452EA"/>
    <w:rsid w:val="006458DF"/>
    <w:rsid w:val="006503EF"/>
    <w:rsid w:val="00650D52"/>
    <w:rsid w:val="00654A14"/>
    <w:rsid w:val="006615B2"/>
    <w:rsid w:val="00662313"/>
    <w:rsid w:val="006636F3"/>
    <w:rsid w:val="006638B0"/>
    <w:rsid w:val="00663CDA"/>
    <w:rsid w:val="00664DB0"/>
    <w:rsid w:val="006659CF"/>
    <w:rsid w:val="00665F5E"/>
    <w:rsid w:val="00672C5B"/>
    <w:rsid w:val="00673911"/>
    <w:rsid w:val="006870C9"/>
    <w:rsid w:val="006925C9"/>
    <w:rsid w:val="006A3ADF"/>
    <w:rsid w:val="006A7BCB"/>
    <w:rsid w:val="006B32E2"/>
    <w:rsid w:val="006B36DA"/>
    <w:rsid w:val="006B4C1E"/>
    <w:rsid w:val="006C090F"/>
    <w:rsid w:val="006C43FF"/>
    <w:rsid w:val="006C4E32"/>
    <w:rsid w:val="006C56D8"/>
    <w:rsid w:val="006C5A40"/>
    <w:rsid w:val="006D07AE"/>
    <w:rsid w:val="006D1C93"/>
    <w:rsid w:val="006D663D"/>
    <w:rsid w:val="006D7DAE"/>
    <w:rsid w:val="006E3F11"/>
    <w:rsid w:val="00701410"/>
    <w:rsid w:val="00702236"/>
    <w:rsid w:val="00703849"/>
    <w:rsid w:val="007113A1"/>
    <w:rsid w:val="00714F7E"/>
    <w:rsid w:val="00721CF6"/>
    <w:rsid w:val="00723E46"/>
    <w:rsid w:val="00731E17"/>
    <w:rsid w:val="00733826"/>
    <w:rsid w:val="007373B2"/>
    <w:rsid w:val="00745D98"/>
    <w:rsid w:val="00750611"/>
    <w:rsid w:val="00755BE2"/>
    <w:rsid w:val="007560A1"/>
    <w:rsid w:val="00766CFB"/>
    <w:rsid w:val="0077184C"/>
    <w:rsid w:val="007718C9"/>
    <w:rsid w:val="00776E8F"/>
    <w:rsid w:val="007816FF"/>
    <w:rsid w:val="00783B44"/>
    <w:rsid w:val="00785028"/>
    <w:rsid w:val="00790C2F"/>
    <w:rsid w:val="007A3A5A"/>
    <w:rsid w:val="007A4370"/>
    <w:rsid w:val="007B1305"/>
    <w:rsid w:val="007B77FA"/>
    <w:rsid w:val="007B7C70"/>
    <w:rsid w:val="007B7F99"/>
    <w:rsid w:val="007C1420"/>
    <w:rsid w:val="007C1C8E"/>
    <w:rsid w:val="007D6E69"/>
    <w:rsid w:val="007E1CB4"/>
    <w:rsid w:val="007E1D15"/>
    <w:rsid w:val="007E1DEA"/>
    <w:rsid w:val="007E2202"/>
    <w:rsid w:val="007E554F"/>
    <w:rsid w:val="007F7411"/>
    <w:rsid w:val="008145EA"/>
    <w:rsid w:val="00815869"/>
    <w:rsid w:val="00816B81"/>
    <w:rsid w:val="00821651"/>
    <w:rsid w:val="00823B90"/>
    <w:rsid w:val="00825484"/>
    <w:rsid w:val="0083266E"/>
    <w:rsid w:val="00832E8F"/>
    <w:rsid w:val="00840136"/>
    <w:rsid w:val="008449BC"/>
    <w:rsid w:val="00844DF2"/>
    <w:rsid w:val="0085023F"/>
    <w:rsid w:val="0085300D"/>
    <w:rsid w:val="008546E5"/>
    <w:rsid w:val="00862AF3"/>
    <w:rsid w:val="00864180"/>
    <w:rsid w:val="00865EA8"/>
    <w:rsid w:val="00870D7A"/>
    <w:rsid w:val="00871653"/>
    <w:rsid w:val="00875D45"/>
    <w:rsid w:val="00876976"/>
    <w:rsid w:val="00880684"/>
    <w:rsid w:val="00881D74"/>
    <w:rsid w:val="00881E7B"/>
    <w:rsid w:val="0088236E"/>
    <w:rsid w:val="008836AC"/>
    <w:rsid w:val="00883D18"/>
    <w:rsid w:val="00887370"/>
    <w:rsid w:val="00887422"/>
    <w:rsid w:val="0089166C"/>
    <w:rsid w:val="00893204"/>
    <w:rsid w:val="008960DE"/>
    <w:rsid w:val="008A1AF7"/>
    <w:rsid w:val="008A1CD7"/>
    <w:rsid w:val="008A36DF"/>
    <w:rsid w:val="008A789D"/>
    <w:rsid w:val="008B44D5"/>
    <w:rsid w:val="008B5F65"/>
    <w:rsid w:val="008C1511"/>
    <w:rsid w:val="008C1698"/>
    <w:rsid w:val="008C1A3D"/>
    <w:rsid w:val="008C49DC"/>
    <w:rsid w:val="008C5397"/>
    <w:rsid w:val="008D01C3"/>
    <w:rsid w:val="008D1E13"/>
    <w:rsid w:val="008D28F8"/>
    <w:rsid w:val="008D6549"/>
    <w:rsid w:val="008D70D2"/>
    <w:rsid w:val="008F3D95"/>
    <w:rsid w:val="008F6074"/>
    <w:rsid w:val="00900AE8"/>
    <w:rsid w:val="00900DAD"/>
    <w:rsid w:val="00911794"/>
    <w:rsid w:val="0091408E"/>
    <w:rsid w:val="0091640F"/>
    <w:rsid w:val="009252B1"/>
    <w:rsid w:val="009336DF"/>
    <w:rsid w:val="009378CA"/>
    <w:rsid w:val="00944BC9"/>
    <w:rsid w:val="0095025E"/>
    <w:rsid w:val="009512ED"/>
    <w:rsid w:val="00955C4C"/>
    <w:rsid w:val="009563BA"/>
    <w:rsid w:val="00966371"/>
    <w:rsid w:val="0097041C"/>
    <w:rsid w:val="00995338"/>
    <w:rsid w:val="00996777"/>
    <w:rsid w:val="009A7B67"/>
    <w:rsid w:val="009C0BC7"/>
    <w:rsid w:val="009C239D"/>
    <w:rsid w:val="009C6592"/>
    <w:rsid w:val="009D1AA6"/>
    <w:rsid w:val="009D7A02"/>
    <w:rsid w:val="009E209B"/>
    <w:rsid w:val="009E28A5"/>
    <w:rsid w:val="009F0747"/>
    <w:rsid w:val="009F36F2"/>
    <w:rsid w:val="009F7833"/>
    <w:rsid w:val="00A00A6A"/>
    <w:rsid w:val="00A01E18"/>
    <w:rsid w:val="00A03514"/>
    <w:rsid w:val="00A12184"/>
    <w:rsid w:val="00A1241C"/>
    <w:rsid w:val="00A17079"/>
    <w:rsid w:val="00A27676"/>
    <w:rsid w:val="00A32D79"/>
    <w:rsid w:val="00A3583D"/>
    <w:rsid w:val="00A43954"/>
    <w:rsid w:val="00A448C3"/>
    <w:rsid w:val="00A458D4"/>
    <w:rsid w:val="00A45B59"/>
    <w:rsid w:val="00A46FB7"/>
    <w:rsid w:val="00A53118"/>
    <w:rsid w:val="00A6292F"/>
    <w:rsid w:val="00A70A3B"/>
    <w:rsid w:val="00A711FB"/>
    <w:rsid w:val="00A84B53"/>
    <w:rsid w:val="00A86AB5"/>
    <w:rsid w:val="00A903EF"/>
    <w:rsid w:val="00A93D11"/>
    <w:rsid w:val="00A97226"/>
    <w:rsid w:val="00AA0E64"/>
    <w:rsid w:val="00AA142F"/>
    <w:rsid w:val="00AA53DB"/>
    <w:rsid w:val="00AA79D6"/>
    <w:rsid w:val="00AB057B"/>
    <w:rsid w:val="00AB239A"/>
    <w:rsid w:val="00AB378C"/>
    <w:rsid w:val="00AB7314"/>
    <w:rsid w:val="00AC39FB"/>
    <w:rsid w:val="00AD53C7"/>
    <w:rsid w:val="00AD7ADC"/>
    <w:rsid w:val="00AE08EB"/>
    <w:rsid w:val="00AE7E45"/>
    <w:rsid w:val="00AF3414"/>
    <w:rsid w:val="00AF4B38"/>
    <w:rsid w:val="00AF4DA9"/>
    <w:rsid w:val="00B00BBE"/>
    <w:rsid w:val="00B018FE"/>
    <w:rsid w:val="00B10710"/>
    <w:rsid w:val="00B1415B"/>
    <w:rsid w:val="00B208FA"/>
    <w:rsid w:val="00B25C12"/>
    <w:rsid w:val="00B2766F"/>
    <w:rsid w:val="00B31ABC"/>
    <w:rsid w:val="00B34E9E"/>
    <w:rsid w:val="00B43195"/>
    <w:rsid w:val="00B43707"/>
    <w:rsid w:val="00B445ED"/>
    <w:rsid w:val="00B46948"/>
    <w:rsid w:val="00B61DF6"/>
    <w:rsid w:val="00B6300F"/>
    <w:rsid w:val="00B65775"/>
    <w:rsid w:val="00B663C0"/>
    <w:rsid w:val="00B700E5"/>
    <w:rsid w:val="00B70389"/>
    <w:rsid w:val="00B75816"/>
    <w:rsid w:val="00B84623"/>
    <w:rsid w:val="00B93E73"/>
    <w:rsid w:val="00B9495A"/>
    <w:rsid w:val="00BA2F03"/>
    <w:rsid w:val="00BA3416"/>
    <w:rsid w:val="00BA51EF"/>
    <w:rsid w:val="00BB66D5"/>
    <w:rsid w:val="00BC7E6E"/>
    <w:rsid w:val="00BD5D47"/>
    <w:rsid w:val="00BD774E"/>
    <w:rsid w:val="00BE1D1F"/>
    <w:rsid w:val="00BE2761"/>
    <w:rsid w:val="00BE5E66"/>
    <w:rsid w:val="00BE6B2B"/>
    <w:rsid w:val="00BE6BBA"/>
    <w:rsid w:val="00BF110C"/>
    <w:rsid w:val="00C00281"/>
    <w:rsid w:val="00C03785"/>
    <w:rsid w:val="00C05625"/>
    <w:rsid w:val="00C1751E"/>
    <w:rsid w:val="00C17C6C"/>
    <w:rsid w:val="00C21339"/>
    <w:rsid w:val="00C23204"/>
    <w:rsid w:val="00C24181"/>
    <w:rsid w:val="00C266F9"/>
    <w:rsid w:val="00C27791"/>
    <w:rsid w:val="00C307E8"/>
    <w:rsid w:val="00C32790"/>
    <w:rsid w:val="00C36FA2"/>
    <w:rsid w:val="00C371EA"/>
    <w:rsid w:val="00C445AD"/>
    <w:rsid w:val="00C44CBA"/>
    <w:rsid w:val="00C458F0"/>
    <w:rsid w:val="00C4666A"/>
    <w:rsid w:val="00C46BA4"/>
    <w:rsid w:val="00C479A3"/>
    <w:rsid w:val="00C50477"/>
    <w:rsid w:val="00C509C5"/>
    <w:rsid w:val="00C522E1"/>
    <w:rsid w:val="00C56B85"/>
    <w:rsid w:val="00C6209D"/>
    <w:rsid w:val="00C72311"/>
    <w:rsid w:val="00C74DAF"/>
    <w:rsid w:val="00C80116"/>
    <w:rsid w:val="00C8600F"/>
    <w:rsid w:val="00C86EC1"/>
    <w:rsid w:val="00C87BFC"/>
    <w:rsid w:val="00C9071D"/>
    <w:rsid w:val="00C9183E"/>
    <w:rsid w:val="00CA4F06"/>
    <w:rsid w:val="00CC754A"/>
    <w:rsid w:val="00CD1E68"/>
    <w:rsid w:val="00CD7DE9"/>
    <w:rsid w:val="00CF0339"/>
    <w:rsid w:val="00CF2455"/>
    <w:rsid w:val="00CF5B5A"/>
    <w:rsid w:val="00CF5E71"/>
    <w:rsid w:val="00CF7FAC"/>
    <w:rsid w:val="00D07CD7"/>
    <w:rsid w:val="00D11C56"/>
    <w:rsid w:val="00D160C1"/>
    <w:rsid w:val="00D17794"/>
    <w:rsid w:val="00D21C11"/>
    <w:rsid w:val="00D22398"/>
    <w:rsid w:val="00D223D1"/>
    <w:rsid w:val="00D224C0"/>
    <w:rsid w:val="00D27665"/>
    <w:rsid w:val="00D31015"/>
    <w:rsid w:val="00D3161E"/>
    <w:rsid w:val="00D32BA7"/>
    <w:rsid w:val="00D3359A"/>
    <w:rsid w:val="00D353D5"/>
    <w:rsid w:val="00D35E6C"/>
    <w:rsid w:val="00D42619"/>
    <w:rsid w:val="00D436CF"/>
    <w:rsid w:val="00D45B2F"/>
    <w:rsid w:val="00D46E88"/>
    <w:rsid w:val="00D52A52"/>
    <w:rsid w:val="00D60BD6"/>
    <w:rsid w:val="00D613A9"/>
    <w:rsid w:val="00D70D86"/>
    <w:rsid w:val="00D713C4"/>
    <w:rsid w:val="00D76BA4"/>
    <w:rsid w:val="00D8021D"/>
    <w:rsid w:val="00D8040A"/>
    <w:rsid w:val="00D82D10"/>
    <w:rsid w:val="00D86784"/>
    <w:rsid w:val="00D920E6"/>
    <w:rsid w:val="00D96D15"/>
    <w:rsid w:val="00DA004C"/>
    <w:rsid w:val="00DA2F8A"/>
    <w:rsid w:val="00DA30A9"/>
    <w:rsid w:val="00DB38D5"/>
    <w:rsid w:val="00DC4E78"/>
    <w:rsid w:val="00DD3534"/>
    <w:rsid w:val="00DD656E"/>
    <w:rsid w:val="00DE1761"/>
    <w:rsid w:val="00DE2A08"/>
    <w:rsid w:val="00DE2B4D"/>
    <w:rsid w:val="00DF3074"/>
    <w:rsid w:val="00DF3453"/>
    <w:rsid w:val="00DF38BF"/>
    <w:rsid w:val="00E00E44"/>
    <w:rsid w:val="00E049A8"/>
    <w:rsid w:val="00E12ECB"/>
    <w:rsid w:val="00E1451F"/>
    <w:rsid w:val="00E15A72"/>
    <w:rsid w:val="00E15E28"/>
    <w:rsid w:val="00E16577"/>
    <w:rsid w:val="00E215C7"/>
    <w:rsid w:val="00E26893"/>
    <w:rsid w:val="00E36051"/>
    <w:rsid w:val="00E362F6"/>
    <w:rsid w:val="00E41FB1"/>
    <w:rsid w:val="00E42092"/>
    <w:rsid w:val="00E428A0"/>
    <w:rsid w:val="00E45843"/>
    <w:rsid w:val="00E47093"/>
    <w:rsid w:val="00E544FA"/>
    <w:rsid w:val="00E55E83"/>
    <w:rsid w:val="00E5792E"/>
    <w:rsid w:val="00E6077C"/>
    <w:rsid w:val="00E61EFF"/>
    <w:rsid w:val="00E646C8"/>
    <w:rsid w:val="00E651C6"/>
    <w:rsid w:val="00E6618E"/>
    <w:rsid w:val="00E66638"/>
    <w:rsid w:val="00E77436"/>
    <w:rsid w:val="00E82C8E"/>
    <w:rsid w:val="00E87CFA"/>
    <w:rsid w:val="00E918E1"/>
    <w:rsid w:val="00E93D77"/>
    <w:rsid w:val="00E95264"/>
    <w:rsid w:val="00EA2172"/>
    <w:rsid w:val="00EA2DC1"/>
    <w:rsid w:val="00EA60B8"/>
    <w:rsid w:val="00EB690F"/>
    <w:rsid w:val="00EB6AE5"/>
    <w:rsid w:val="00EB754D"/>
    <w:rsid w:val="00EC5571"/>
    <w:rsid w:val="00ED0604"/>
    <w:rsid w:val="00ED0E8F"/>
    <w:rsid w:val="00ED281C"/>
    <w:rsid w:val="00EE1504"/>
    <w:rsid w:val="00EE1B0B"/>
    <w:rsid w:val="00EE3B5B"/>
    <w:rsid w:val="00EE4CC9"/>
    <w:rsid w:val="00EE655E"/>
    <w:rsid w:val="00EF4800"/>
    <w:rsid w:val="00EF674A"/>
    <w:rsid w:val="00EF72E2"/>
    <w:rsid w:val="00F00A3D"/>
    <w:rsid w:val="00F1056A"/>
    <w:rsid w:val="00F17CA4"/>
    <w:rsid w:val="00F248FC"/>
    <w:rsid w:val="00F24DDD"/>
    <w:rsid w:val="00F2770B"/>
    <w:rsid w:val="00F331CB"/>
    <w:rsid w:val="00F44A5B"/>
    <w:rsid w:val="00F537D6"/>
    <w:rsid w:val="00F549A3"/>
    <w:rsid w:val="00F54E5B"/>
    <w:rsid w:val="00F55CBF"/>
    <w:rsid w:val="00F6024F"/>
    <w:rsid w:val="00F604D7"/>
    <w:rsid w:val="00F67659"/>
    <w:rsid w:val="00F72B10"/>
    <w:rsid w:val="00F74A0F"/>
    <w:rsid w:val="00F750A8"/>
    <w:rsid w:val="00F77359"/>
    <w:rsid w:val="00F80EAC"/>
    <w:rsid w:val="00F83183"/>
    <w:rsid w:val="00F86A73"/>
    <w:rsid w:val="00FA2241"/>
    <w:rsid w:val="00FA58DA"/>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33"/>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07A57-C186-4306-A43A-18B722D2F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491</Words>
  <Characters>2801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11</cp:revision>
  <dcterms:created xsi:type="dcterms:W3CDTF">2022-03-23T01:55:00Z</dcterms:created>
  <dcterms:modified xsi:type="dcterms:W3CDTF">2022-05-30T09:23:00Z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